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A29" w:rsidRPr="0010364E" w:rsidRDefault="00162A29">
      <w:r>
        <w:t xml:space="preserve">                                         ОЛИМПИАДНЫЕ  ЗАДАНИЯ В ЗАКРЫТОЙ ФОРМЕ   7-8 кл.</w:t>
      </w:r>
      <w:bookmarkStart w:id="0" w:name="_GoBack"/>
      <w:bookmarkEnd w:id="0"/>
      <w:r>
        <w:t xml:space="preserve">       </w:t>
      </w:r>
    </w:p>
    <w:p w:rsidR="00162A29" w:rsidRDefault="00162A29">
      <w:r>
        <w:t xml:space="preserve">                                                              1. Что в волейболе означает определение: « Действие игроков вблизи сетки  по преграждению пути мяча, направленного соперником, поднятием руки выше верхнего края сетки»?                                                 а) Атакующий удар;                          в) заслон;                                                                                                                                     б) блокирование;                               г) задержка.</w:t>
      </w:r>
    </w:p>
    <w:p w:rsidR="00162A29" w:rsidRDefault="00162A29" w:rsidP="003827B4">
      <w:r>
        <w:t>2. Задачи по укреплению и сохранению здоровья в процессе физического воспитания решаются на основе….?                                                                                                                                                                                        а) закаливания и физиотерапевтических процедур;                                                                                                           б) совершенствования телосложения;                                                                                                                                     в) обеспечение полноценного физического развития;                                                                                                         г) формирование двигательных умений и навыков.</w:t>
      </w:r>
    </w:p>
    <w:p w:rsidR="00162A29" w:rsidRDefault="00162A29" w:rsidP="00A82BE0">
      <w:r>
        <w:t>3. Оздоровительное значение физических упражнений обуславливает их…….                                                            а) форма;                                                   в) техника;                                                                                                                   б) содержание;                                         г) гигиена.</w:t>
      </w:r>
    </w:p>
    <w:p w:rsidR="00162A29" w:rsidRDefault="00162A29" w:rsidP="00C311EF">
      <w:r>
        <w:t>4. Двигательными умениями и навыками принято называть…….                                                                                       а) способность выполнять упражнение без активизации внимания;                                                                                б) правильное выполнение двигательных действий;                                                                                                          в) уровень владения движением при активизации внимания;                                                                                          г) способы управления двигательными действиями.</w:t>
      </w:r>
    </w:p>
    <w:p w:rsidR="00162A29" w:rsidRDefault="00162A29" w:rsidP="00CF1905">
      <w:r>
        <w:t>5. Какое наказание следует, если вратарь, находясь в пределах штрафной площадки, касается мяча руками за ее пределами?                                                                                                                                                  а) Угловой удар;                                             в) штрафной удар;                                                                                                              б) свободный удар;                                        г) 11-метровый удар.</w:t>
      </w:r>
    </w:p>
    <w:p w:rsidR="00162A29" w:rsidRDefault="00162A29" w:rsidP="00792E58">
      <w:r>
        <w:t>6. Силовые упражнения рекомендуется сочетать с упражнениями на………                                                                     а) координацию;                                               в) выносливость;                                                                                                б) быстроту;                                                         г) гибкость.</w:t>
      </w:r>
    </w:p>
    <w:p w:rsidR="00162A29" w:rsidRDefault="00162A29" w:rsidP="00792E58">
      <w:r>
        <w:t xml:space="preserve">7. При каком количестве фолов игрок должен быть удален из игры по правилам ФИБА (баскетбол)?                                                                                                                                                                                     а) 7;         б) 3;         в)  6;              г)  5.     </w:t>
      </w:r>
    </w:p>
    <w:p w:rsidR="00162A29" w:rsidRDefault="00162A29" w:rsidP="009C39D0">
      <w:r>
        <w:t>8. Термин « гибкость» означает:                                                                                                                                                   а) способность выполнять движения с большой амплитудой;</w:t>
      </w:r>
    </w:p>
    <w:p w:rsidR="00162A29" w:rsidRDefault="00162A29" w:rsidP="009C39D0">
      <w:r>
        <w:t>б)</w:t>
      </w:r>
      <w:r w:rsidRPr="0010364E">
        <w:t xml:space="preserve"> </w:t>
      </w:r>
      <w:r>
        <w:t>способность быстро овладевать новыми движениями;</w:t>
      </w:r>
    </w:p>
    <w:p w:rsidR="00162A29" w:rsidRDefault="00162A29" w:rsidP="009C39D0">
      <w:r>
        <w:t>в)</w:t>
      </w:r>
      <w:r w:rsidRPr="0010364E">
        <w:t xml:space="preserve"> </w:t>
      </w:r>
      <w:r>
        <w:t>способность преодолевать внешнее сопротивление;</w:t>
      </w:r>
    </w:p>
    <w:p w:rsidR="00162A29" w:rsidRDefault="00162A29" w:rsidP="009C39D0">
      <w:r>
        <w:t>г)</w:t>
      </w:r>
      <w:r w:rsidRPr="0010364E">
        <w:t xml:space="preserve"> </w:t>
      </w:r>
      <w:r>
        <w:t>способность удерживать равновесие.</w:t>
      </w:r>
    </w:p>
    <w:p w:rsidR="00162A29" w:rsidRDefault="00162A29" w:rsidP="009C39D0">
      <w:r>
        <w:t xml:space="preserve"> 9. Здоровый образ жизни</w:t>
      </w:r>
      <w:r w:rsidRPr="0010364E">
        <w:t xml:space="preserve"> </w:t>
      </w:r>
      <w:r>
        <w:t>-</w:t>
      </w:r>
      <w:r w:rsidRPr="0010364E">
        <w:t xml:space="preserve"> </w:t>
      </w:r>
      <w:r>
        <w:t>это способ жизнедеятельности,</w:t>
      </w:r>
      <w:r w:rsidRPr="0010364E">
        <w:t xml:space="preserve"> </w:t>
      </w:r>
      <w:r>
        <w:t>направленный на…</w:t>
      </w:r>
    </w:p>
    <w:p w:rsidR="00162A29" w:rsidRDefault="00162A29" w:rsidP="009C39D0">
      <w:r>
        <w:t>а)</w:t>
      </w:r>
      <w:r w:rsidRPr="0010364E">
        <w:t xml:space="preserve"> </w:t>
      </w:r>
      <w:r>
        <w:t>развитие физических качеств людей;</w:t>
      </w:r>
    </w:p>
    <w:p w:rsidR="00162A29" w:rsidRDefault="00162A29" w:rsidP="009C39D0">
      <w:r>
        <w:t>б)</w:t>
      </w:r>
      <w:r w:rsidRPr="0010364E">
        <w:t xml:space="preserve"> </w:t>
      </w:r>
      <w:r>
        <w:t>поддержание высокой работоспособности людей;</w:t>
      </w:r>
    </w:p>
    <w:p w:rsidR="00162A29" w:rsidRDefault="00162A29" w:rsidP="009C39D0">
      <w:r>
        <w:t>в)</w:t>
      </w:r>
      <w:r w:rsidRPr="0010364E">
        <w:t xml:space="preserve"> </w:t>
      </w:r>
      <w:r>
        <w:t>сохранение и улучшение здоровья людей;</w:t>
      </w:r>
    </w:p>
    <w:p w:rsidR="00162A29" w:rsidRDefault="00162A29" w:rsidP="009C39D0">
      <w:r>
        <w:t>г)</w:t>
      </w:r>
      <w:r w:rsidRPr="0010364E">
        <w:t xml:space="preserve"> </w:t>
      </w:r>
      <w:r>
        <w:t>подготовку к профессиональной деятельности.</w:t>
      </w:r>
    </w:p>
    <w:p w:rsidR="00162A29" w:rsidRDefault="00162A29" w:rsidP="009C39D0">
      <w:r>
        <w:t>10.</w:t>
      </w:r>
      <w:r w:rsidRPr="0010364E">
        <w:t xml:space="preserve"> </w:t>
      </w:r>
      <w:r>
        <w:t>Назовите последовательность определения пульса по возрастающей шкале:</w:t>
      </w:r>
      <w:r w:rsidRPr="0010364E">
        <w:t xml:space="preserve"> </w:t>
      </w:r>
      <w:r>
        <w:t>при ходьбе</w:t>
      </w:r>
      <w:r w:rsidRPr="0010364E">
        <w:t xml:space="preserve"> </w:t>
      </w:r>
      <w:r>
        <w:t>(1),</w:t>
      </w:r>
      <w:r w:rsidRPr="0010364E">
        <w:t xml:space="preserve"> </w:t>
      </w:r>
      <w:r>
        <w:t>сидя</w:t>
      </w:r>
      <w:r w:rsidRPr="0010364E">
        <w:t xml:space="preserve"> </w:t>
      </w:r>
      <w:r>
        <w:t>(2),</w:t>
      </w:r>
      <w:r w:rsidRPr="0010364E">
        <w:t xml:space="preserve"> </w:t>
      </w:r>
      <w:r>
        <w:t>при беге</w:t>
      </w:r>
      <w:r w:rsidRPr="0010364E">
        <w:t xml:space="preserve"> </w:t>
      </w:r>
      <w:r>
        <w:t>(3),</w:t>
      </w:r>
      <w:r w:rsidRPr="0010364E">
        <w:t xml:space="preserve"> </w:t>
      </w:r>
      <w:r>
        <w:t>лёжа</w:t>
      </w:r>
      <w:r w:rsidRPr="0010364E">
        <w:t xml:space="preserve"> </w:t>
      </w:r>
      <w:r>
        <w:t>(4),</w:t>
      </w:r>
      <w:r w:rsidRPr="0010364E">
        <w:t xml:space="preserve"> </w:t>
      </w:r>
      <w:r>
        <w:t>стоя</w:t>
      </w:r>
      <w:r w:rsidRPr="0010364E">
        <w:t xml:space="preserve"> </w:t>
      </w:r>
      <w:r>
        <w:t>(5).</w:t>
      </w:r>
    </w:p>
    <w:p w:rsidR="00162A29" w:rsidRDefault="00162A29" w:rsidP="009C39D0">
      <w:r>
        <w:t>А)</w:t>
      </w:r>
      <w:r>
        <w:rPr>
          <w:lang w:val="en-US"/>
        </w:rPr>
        <w:t xml:space="preserve"> </w:t>
      </w:r>
      <w:r>
        <w:t>1,2,3,4,5;</w:t>
      </w:r>
    </w:p>
    <w:p w:rsidR="00162A29" w:rsidRDefault="00162A29" w:rsidP="009C39D0">
      <w:r>
        <w:t>Б)</w:t>
      </w:r>
      <w:r>
        <w:rPr>
          <w:lang w:val="en-US"/>
        </w:rPr>
        <w:t xml:space="preserve"> </w:t>
      </w:r>
      <w:r>
        <w:t>1,3,5,2,4;</w:t>
      </w:r>
    </w:p>
    <w:p w:rsidR="00162A29" w:rsidRDefault="00162A29" w:rsidP="009C39D0">
      <w:r>
        <w:t>В)</w:t>
      </w:r>
      <w:r>
        <w:rPr>
          <w:lang w:val="en-US"/>
        </w:rPr>
        <w:t xml:space="preserve"> </w:t>
      </w:r>
      <w:r>
        <w:t>2,3,1,4,5;</w:t>
      </w:r>
    </w:p>
    <w:p w:rsidR="00162A29" w:rsidRDefault="00162A29" w:rsidP="009C39D0">
      <w:r>
        <w:t>Г)</w:t>
      </w:r>
      <w:r>
        <w:rPr>
          <w:lang w:val="en-US"/>
        </w:rPr>
        <w:t xml:space="preserve"> </w:t>
      </w:r>
      <w:r>
        <w:t>4,2,5,1,3.</w:t>
      </w:r>
    </w:p>
    <w:p w:rsidR="00162A29" w:rsidRDefault="00162A29" w:rsidP="009C39D0">
      <w:r>
        <w:t>11.</w:t>
      </w:r>
      <w:r w:rsidRPr="0010364E">
        <w:t xml:space="preserve"> </w:t>
      </w:r>
      <w:r>
        <w:t>Назовите педагогические принципы в обучении на уроках физической культуры:</w:t>
      </w:r>
      <w:r w:rsidRPr="0010364E">
        <w:t xml:space="preserve"> </w:t>
      </w:r>
      <w:r>
        <w:t>постепенность</w:t>
      </w:r>
      <w:r w:rsidRPr="0010364E">
        <w:t xml:space="preserve"> </w:t>
      </w:r>
      <w:r>
        <w:t>(1),последовательность</w:t>
      </w:r>
      <w:r w:rsidRPr="0010364E">
        <w:t xml:space="preserve"> </w:t>
      </w:r>
      <w:r>
        <w:t>(2),систематичность</w:t>
      </w:r>
      <w:r w:rsidRPr="0010364E">
        <w:t xml:space="preserve"> </w:t>
      </w:r>
      <w:r>
        <w:t>(3),от простого к сложному</w:t>
      </w:r>
      <w:r w:rsidRPr="0010364E">
        <w:t xml:space="preserve"> </w:t>
      </w:r>
      <w:r>
        <w:t>(4),</w:t>
      </w:r>
      <w:r w:rsidRPr="0010364E">
        <w:t xml:space="preserve"> </w:t>
      </w:r>
      <w:r>
        <w:t>синхронность</w:t>
      </w:r>
      <w:r w:rsidRPr="0010364E">
        <w:t xml:space="preserve"> </w:t>
      </w:r>
      <w:r>
        <w:t>(5),</w:t>
      </w:r>
      <w:r w:rsidRPr="0010364E">
        <w:t xml:space="preserve"> </w:t>
      </w:r>
      <w:r>
        <w:t>сплочённость</w:t>
      </w:r>
      <w:r w:rsidRPr="0010364E">
        <w:t xml:space="preserve"> </w:t>
      </w:r>
      <w:r>
        <w:t>(6),</w:t>
      </w:r>
      <w:r w:rsidRPr="0010364E">
        <w:t xml:space="preserve"> </w:t>
      </w:r>
      <w:r>
        <w:t>параллельность</w:t>
      </w:r>
      <w:r w:rsidRPr="0010364E">
        <w:t xml:space="preserve"> </w:t>
      </w:r>
      <w:r>
        <w:t>(7),</w:t>
      </w:r>
      <w:r w:rsidRPr="0010364E">
        <w:t xml:space="preserve"> </w:t>
      </w:r>
      <w:r>
        <w:t>виртуозность</w:t>
      </w:r>
      <w:r w:rsidRPr="0010364E">
        <w:t xml:space="preserve"> </w:t>
      </w:r>
      <w:r>
        <w:t>(8),</w:t>
      </w:r>
      <w:r w:rsidRPr="0010364E">
        <w:t xml:space="preserve"> </w:t>
      </w:r>
      <w:r>
        <w:t>динамичность</w:t>
      </w:r>
      <w:r w:rsidRPr="0010364E">
        <w:t xml:space="preserve"> </w:t>
      </w:r>
      <w:r>
        <w:t>(9),</w:t>
      </w:r>
      <w:r w:rsidRPr="0010364E">
        <w:t xml:space="preserve"> </w:t>
      </w:r>
      <w:r>
        <w:t>виртуальность(10),</w:t>
      </w:r>
      <w:r w:rsidRPr="0010364E">
        <w:t xml:space="preserve"> </w:t>
      </w:r>
      <w:r>
        <w:t>один за всех</w:t>
      </w:r>
      <w:r w:rsidRPr="0010364E">
        <w:t xml:space="preserve"> </w:t>
      </w:r>
      <w:r>
        <w:t>(11),</w:t>
      </w:r>
      <w:r w:rsidRPr="0010364E">
        <w:t xml:space="preserve"> </w:t>
      </w:r>
      <w:r>
        <w:t>организованность</w:t>
      </w:r>
      <w:r w:rsidRPr="0010364E">
        <w:t xml:space="preserve"> </w:t>
      </w:r>
      <w:r>
        <w:t>(12),</w:t>
      </w:r>
      <w:r w:rsidRPr="0010364E">
        <w:t xml:space="preserve"> </w:t>
      </w:r>
      <w:r>
        <w:t>доступность</w:t>
      </w:r>
      <w:r w:rsidRPr="0010364E">
        <w:t xml:space="preserve"> </w:t>
      </w:r>
      <w:r>
        <w:t>(13),</w:t>
      </w:r>
      <w:r w:rsidRPr="0010364E">
        <w:t xml:space="preserve"> </w:t>
      </w:r>
      <w:r>
        <w:t>гениальность</w:t>
      </w:r>
      <w:r w:rsidRPr="0010364E">
        <w:t xml:space="preserve"> </w:t>
      </w:r>
      <w:r>
        <w:t>(14).</w:t>
      </w:r>
    </w:p>
    <w:p w:rsidR="00162A29" w:rsidRDefault="00162A29" w:rsidP="009C39D0">
      <w:r>
        <w:t>А)1,2,3,4,5,11,14;</w:t>
      </w:r>
    </w:p>
    <w:p w:rsidR="00162A29" w:rsidRDefault="00162A29" w:rsidP="009C39D0">
      <w:r>
        <w:t>Б)7,8,9,10,11,12,13;</w:t>
      </w:r>
    </w:p>
    <w:p w:rsidR="00162A29" w:rsidRDefault="00162A29" w:rsidP="009C39D0">
      <w:r>
        <w:t>В)2,3,4,5,1,11,13,14;</w:t>
      </w:r>
    </w:p>
    <w:p w:rsidR="00162A29" w:rsidRDefault="00162A29" w:rsidP="009C39D0">
      <w:r>
        <w:t>Г)1,2,3,4,9,13.</w:t>
      </w:r>
    </w:p>
    <w:p w:rsidR="00162A29" w:rsidRDefault="00162A29" w:rsidP="009C39D0">
      <w:r>
        <w:t>12.Назовите физические качества:</w:t>
      </w:r>
      <w:r w:rsidRPr="0010364E">
        <w:t xml:space="preserve"> </w:t>
      </w:r>
      <w:r>
        <w:t>сила</w:t>
      </w:r>
      <w:r w:rsidRPr="0010364E">
        <w:t xml:space="preserve"> </w:t>
      </w:r>
      <w:r>
        <w:t>(1),</w:t>
      </w:r>
      <w:r w:rsidRPr="0010364E">
        <w:t xml:space="preserve"> </w:t>
      </w:r>
      <w:r>
        <w:t>координация</w:t>
      </w:r>
      <w:r w:rsidRPr="0010364E">
        <w:t xml:space="preserve"> </w:t>
      </w:r>
      <w:r>
        <w:t>(2),</w:t>
      </w:r>
      <w:r w:rsidRPr="0010364E">
        <w:t xml:space="preserve"> </w:t>
      </w:r>
      <w:r>
        <w:t>гибкость</w:t>
      </w:r>
      <w:r w:rsidRPr="0010364E">
        <w:t xml:space="preserve"> </w:t>
      </w:r>
      <w:r>
        <w:t>(3),</w:t>
      </w:r>
      <w:r w:rsidRPr="0010364E">
        <w:t xml:space="preserve"> </w:t>
      </w:r>
      <w:r>
        <w:t>ловкость</w:t>
      </w:r>
      <w:r w:rsidRPr="0010364E">
        <w:t xml:space="preserve"> </w:t>
      </w:r>
      <w:r>
        <w:t>(4),</w:t>
      </w:r>
      <w:r w:rsidRPr="0010364E">
        <w:t xml:space="preserve"> </w:t>
      </w:r>
      <w:r>
        <w:t>выносливость</w:t>
      </w:r>
      <w:r w:rsidRPr="0010364E">
        <w:t xml:space="preserve"> </w:t>
      </w:r>
      <w:r>
        <w:t>(5),</w:t>
      </w:r>
      <w:r w:rsidRPr="0010364E">
        <w:t xml:space="preserve"> </w:t>
      </w:r>
      <w:r>
        <w:t>равновесие</w:t>
      </w:r>
      <w:r w:rsidRPr="0010364E">
        <w:t xml:space="preserve"> </w:t>
      </w:r>
      <w:r>
        <w:t>(6),</w:t>
      </w:r>
      <w:r w:rsidRPr="0010364E">
        <w:t xml:space="preserve"> </w:t>
      </w:r>
      <w:r>
        <w:t>кондиционные способности</w:t>
      </w:r>
      <w:r w:rsidRPr="0010364E">
        <w:t xml:space="preserve"> </w:t>
      </w:r>
      <w:r>
        <w:t>(7),</w:t>
      </w:r>
      <w:r w:rsidRPr="0010364E">
        <w:t xml:space="preserve"> </w:t>
      </w:r>
      <w:r>
        <w:t>скорость</w:t>
      </w:r>
      <w:r w:rsidRPr="0010364E">
        <w:t xml:space="preserve"> </w:t>
      </w:r>
      <w:r>
        <w:t>(8),</w:t>
      </w:r>
      <w:r w:rsidRPr="0010364E">
        <w:t xml:space="preserve"> </w:t>
      </w:r>
      <w:r>
        <w:t>быстрота</w:t>
      </w:r>
      <w:r w:rsidRPr="0010364E">
        <w:t xml:space="preserve"> </w:t>
      </w:r>
      <w:r>
        <w:t>(9),</w:t>
      </w:r>
      <w:r w:rsidRPr="0010364E">
        <w:t xml:space="preserve"> </w:t>
      </w:r>
      <w:r>
        <w:t>амплитуда</w:t>
      </w:r>
      <w:r w:rsidRPr="0010364E">
        <w:t xml:space="preserve"> </w:t>
      </w:r>
      <w:r>
        <w:t>(10).</w:t>
      </w:r>
    </w:p>
    <w:p w:rsidR="00162A29" w:rsidRDefault="00162A29" w:rsidP="009C39D0">
      <w:r>
        <w:t>А)</w:t>
      </w:r>
      <w:r w:rsidRPr="0010364E">
        <w:t xml:space="preserve"> </w:t>
      </w:r>
      <w:r>
        <w:t>1,2,3,4,5,10;</w:t>
      </w:r>
    </w:p>
    <w:p w:rsidR="00162A29" w:rsidRDefault="00162A29" w:rsidP="009C39D0">
      <w:r>
        <w:t>Б)</w:t>
      </w:r>
      <w:r w:rsidRPr="0010364E">
        <w:t xml:space="preserve"> </w:t>
      </w:r>
      <w:r>
        <w:t>3,4,7,8,9,10;</w:t>
      </w:r>
    </w:p>
    <w:p w:rsidR="00162A29" w:rsidRDefault="00162A29" w:rsidP="009C39D0">
      <w:r>
        <w:t>В)</w:t>
      </w:r>
      <w:r w:rsidRPr="0010364E">
        <w:t xml:space="preserve"> </w:t>
      </w:r>
      <w:r>
        <w:t>2,3,4,5,6,7,10;</w:t>
      </w:r>
    </w:p>
    <w:p w:rsidR="00162A29" w:rsidRDefault="00162A29" w:rsidP="009C39D0">
      <w:r>
        <w:t>Г)</w:t>
      </w:r>
      <w:r w:rsidRPr="0010364E">
        <w:t xml:space="preserve"> </w:t>
      </w:r>
      <w:r>
        <w:t>1,3,4,5,9.</w:t>
      </w:r>
    </w:p>
    <w:p w:rsidR="00162A29" w:rsidRDefault="00162A29" w:rsidP="009C39D0">
      <w:r>
        <w:t>13.</w:t>
      </w:r>
      <w:r w:rsidRPr="0010364E">
        <w:t xml:space="preserve"> </w:t>
      </w:r>
      <w:r>
        <w:t xml:space="preserve">В </w:t>
      </w:r>
      <w:r>
        <w:rPr>
          <w:lang w:val="en-US"/>
        </w:rPr>
        <w:t>streetball</w:t>
      </w:r>
      <w:r>
        <w:t xml:space="preserve"> играют:</w:t>
      </w:r>
    </w:p>
    <w:p w:rsidR="00162A29" w:rsidRDefault="00162A29" w:rsidP="009C39D0">
      <w:r>
        <w:t>А)</w:t>
      </w:r>
      <w:r w:rsidRPr="0010364E">
        <w:t xml:space="preserve"> </w:t>
      </w:r>
      <w:r>
        <w:t>3х3;</w:t>
      </w:r>
    </w:p>
    <w:p w:rsidR="00162A29" w:rsidRDefault="00162A29" w:rsidP="009C39D0">
      <w:r>
        <w:t>Б)</w:t>
      </w:r>
      <w:r>
        <w:rPr>
          <w:lang w:val="en-US"/>
        </w:rPr>
        <w:t xml:space="preserve"> </w:t>
      </w:r>
      <w:r>
        <w:t>4х4;</w:t>
      </w:r>
    </w:p>
    <w:p w:rsidR="00162A29" w:rsidRDefault="00162A29" w:rsidP="009C39D0">
      <w:r>
        <w:t>В)5х5.</w:t>
      </w:r>
    </w:p>
    <w:p w:rsidR="00162A29" w:rsidRDefault="00162A29" w:rsidP="009C39D0">
      <w:r>
        <w:t>14.Бывает ли ничейный счёт в баскетболе?</w:t>
      </w:r>
    </w:p>
    <w:p w:rsidR="00162A29" w:rsidRDefault="00162A29" w:rsidP="009C39D0">
      <w:r>
        <w:t>А)Да;</w:t>
      </w:r>
    </w:p>
    <w:p w:rsidR="00162A29" w:rsidRDefault="00162A29" w:rsidP="009C39D0">
      <w:r>
        <w:t>Б)Нет.</w:t>
      </w:r>
    </w:p>
    <w:p w:rsidR="00162A29" w:rsidRDefault="00162A29" w:rsidP="009C39D0">
      <w:r>
        <w:t xml:space="preserve">                                                        Задания в открытой форме</w:t>
      </w:r>
    </w:p>
    <w:p w:rsidR="00162A29" w:rsidRDefault="00162A29" w:rsidP="009C39D0">
      <w:r>
        <w:t>Завершите утверждение:</w:t>
      </w:r>
    </w:p>
    <w:p w:rsidR="00162A29" w:rsidRDefault="00162A29" w:rsidP="009C39D0">
      <w:r>
        <w:t>15.Свободное движение тела относительно оси вращения называется…</w:t>
      </w:r>
    </w:p>
    <w:p w:rsidR="00162A29" w:rsidRDefault="00162A29" w:rsidP="009C39D0">
      <w:r>
        <w:t>16.Временное снижение работоспособности принято называть…</w:t>
      </w:r>
    </w:p>
    <w:p w:rsidR="00162A29" w:rsidRPr="00E03CC1" w:rsidRDefault="00162A29" w:rsidP="009C39D0">
      <w:r>
        <w:t>17.Педагогический процесс,</w:t>
      </w:r>
      <w:r w:rsidRPr="0010364E">
        <w:t xml:space="preserve"> </w:t>
      </w:r>
      <w:r>
        <w:t>направленный на обучение движениям,</w:t>
      </w:r>
      <w:r w:rsidRPr="0010364E">
        <w:t xml:space="preserve"> </w:t>
      </w:r>
      <w:r>
        <w:t>воспитание физических качеств,</w:t>
      </w:r>
      <w:r w:rsidRPr="0010364E">
        <w:t xml:space="preserve"> </w:t>
      </w:r>
      <w:r>
        <w:t>овладение специальными физкультурными знаниями и воспитание морально-волевых качеств,</w:t>
      </w:r>
      <w:r w:rsidRPr="0010364E">
        <w:t xml:space="preserve"> </w:t>
      </w:r>
      <w:r>
        <w:t>принято называть физическим…</w:t>
      </w:r>
    </w:p>
    <w:sectPr w:rsidR="00162A29" w:rsidRPr="00E03CC1" w:rsidSect="007C2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7776"/>
    <w:rsid w:val="00051275"/>
    <w:rsid w:val="0010364E"/>
    <w:rsid w:val="00162A29"/>
    <w:rsid w:val="003827B4"/>
    <w:rsid w:val="0049398C"/>
    <w:rsid w:val="00792E58"/>
    <w:rsid w:val="007C22BA"/>
    <w:rsid w:val="009C39D0"/>
    <w:rsid w:val="009E0496"/>
    <w:rsid w:val="00A82BE0"/>
    <w:rsid w:val="00C311EF"/>
    <w:rsid w:val="00CF1905"/>
    <w:rsid w:val="00E03CC1"/>
    <w:rsid w:val="00E25851"/>
    <w:rsid w:val="00E65EFB"/>
    <w:rsid w:val="00FA34F9"/>
    <w:rsid w:val="00FF7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EF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</TotalTime>
  <Pages>2</Pages>
  <Words>857</Words>
  <Characters>4889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Admin</cp:lastModifiedBy>
  <cp:revision>5</cp:revision>
  <dcterms:created xsi:type="dcterms:W3CDTF">2015-10-11T07:57:00Z</dcterms:created>
  <dcterms:modified xsi:type="dcterms:W3CDTF">2015-12-12T18:57:00Z</dcterms:modified>
</cp:coreProperties>
</file>